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260" w:rsidRDefault="00543260" w:rsidP="00577D77">
      <w:pPr>
        <w:jc w:val="center"/>
      </w:pPr>
      <w:r w:rsidRPr="0043757B">
        <w:rPr>
          <w:noProof/>
          <w:lang w:eastAsia="it-IT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4" o:spid="_x0000_i1025" type="#_x0000_t75" style="width:473.25pt;height:576.75pt;visibility:visible">
            <v:imagedata r:id="rId6" o:title="" croptop="7834f" cropbottom="7253f" cropleft="26298f" cropright="15596f"/>
          </v:shape>
        </w:pict>
      </w:r>
    </w:p>
    <w:sectPr w:rsidR="00543260" w:rsidSect="001D1EE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260" w:rsidRDefault="00543260">
      <w:pPr>
        <w:spacing w:after="0" w:line="240" w:lineRule="auto"/>
      </w:pPr>
    </w:p>
  </w:endnote>
  <w:endnote w:type="continuationSeparator" w:id="0">
    <w:p w:rsidR="00543260" w:rsidRDefault="00543260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¡Ps2OcuAe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260" w:rsidRDefault="00543260">
      <w:pPr>
        <w:spacing w:after="0" w:line="240" w:lineRule="auto"/>
      </w:pPr>
    </w:p>
  </w:footnote>
  <w:footnote w:type="continuationSeparator" w:id="0">
    <w:p w:rsidR="00543260" w:rsidRDefault="00543260">
      <w:pPr>
        <w:spacing w:after="0" w:line="240" w:lineRule="auto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5C45"/>
    <w:rsid w:val="001D1EEC"/>
    <w:rsid w:val="00295C45"/>
    <w:rsid w:val="004312D2"/>
    <w:rsid w:val="0043757B"/>
    <w:rsid w:val="00543260"/>
    <w:rsid w:val="00577D77"/>
    <w:rsid w:val="006338F7"/>
    <w:rsid w:val="009112CE"/>
    <w:rsid w:val="00B075CB"/>
    <w:rsid w:val="00B2137B"/>
    <w:rsid w:val="00CB750B"/>
    <w:rsid w:val="00D46F0F"/>
    <w:rsid w:val="00ED4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Arial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EEC"/>
    <w:pPr>
      <w:spacing w:after="200" w:line="276" w:lineRule="auto"/>
    </w:pPr>
    <w:rPr>
      <w:lang w:eastAsia="zh-TW" w:bidi="he-I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95C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95C4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D46F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46F0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D46F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46F0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0</Words>
  <Characters>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Vision</dc:creator>
  <cp:keywords/>
  <dc:description/>
  <cp:lastModifiedBy> </cp:lastModifiedBy>
  <cp:revision>2</cp:revision>
  <dcterms:created xsi:type="dcterms:W3CDTF">2011-11-09T10:32:00Z</dcterms:created>
  <dcterms:modified xsi:type="dcterms:W3CDTF">2011-11-09T10:32:00Z</dcterms:modified>
</cp:coreProperties>
</file>